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防震减灾，安全你我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1490" cy="4178300"/>
                  <wp:effectExtent l="0" t="0" r="10160" b="12700"/>
                  <wp:docPr id="4" name="图片 4" descr="IMG_6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67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490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2024.5.26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安全用电小贴士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1490" cy="4178300"/>
                  <wp:effectExtent l="0" t="0" r="10160" b="12700"/>
                  <wp:docPr id="1" name="图片 1" descr="IMG_8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81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490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ReVHq9QAAAAHAQAADwAAAAAAAAABACAAAAAiAAAA&#10;ZHJzL2Rvd25yZXYueG1sUEsBAhQAFAAAAAgAh07iQKzD4ufSAQAAlwMAAA4AAAAAAAAAAQAgAAAA&#10;IwEAAGRycy9lMm9Eb2MueG1sUEsFBgAAAAAGAAYAWQEAAGc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02548B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D23B78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CFC56E8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0C2245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E337B3"/>
    <w:rsid w:val="56F1693C"/>
    <w:rsid w:val="57627614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5FCE3ADD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6B726E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B1B00A7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59</TotalTime>
  <ScaleCrop>false</ScaleCrop>
  <LinksUpToDate>false</LinksUpToDate>
  <CharactersWithSpaces>200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2024-06-06T09:23:02Z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D16C4FD48C8F4A93B5B4FA002808E12E_13</vt:lpwstr>
  </property>
</Properties>
</file>